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Portsmouth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Portsmouth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Portsmouth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Portsmouth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Portsmouth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Portsmouth South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75.8% </w:t>
      </w:r>
      <w:r w:rsidRPr="004747BF">
        <w:rPr>
          <w:rFonts w:ascii="Libre Franklin Light" w:eastAsia="Times New Roman" w:hAnsi="Libre Franklin Light" w:cs="Calibri Light"/>
        </w:rPr>
        <w:t xml:space="preserve">of those respondents classified as PGSI 8+ in Portsmouth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Portsmouth South is estimated to be </w:t>
      </w:r>
      <w:r w:rsidRPr="00773DF7">
        <w:rPr>
          <w:rFonts w:ascii="Libre Franklin Light" w:eastAsia="Times New Roman" w:hAnsi="Libre Franklin Light" w:cs="Calibri Light"/>
          <w:b/>
          <w:bCs/>
          <w:color w:val="C45911" w:themeColor="accent2" w:themeShade="BF"/>
        </w:rPr>
        <w:t xml:space="preserve">£3,675,249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Portsmouth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Portsmouth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Portsmouth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Portsmouth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rtsmouth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Portsmouth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rtsmouth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Portsmouth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Portsmouth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rtsmouth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Portsmouth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Portsmouth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Portsmouth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Portsmouth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Portsmouth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Portsmouth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£3,675,249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Portsmouth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£59,864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£1,238,017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£88,687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£24,943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£45,729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£2,218,009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£3,675,249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Portsmouth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Portsmouth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Portsmouth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Portsmouth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Portsmouth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Portsmouth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Portsmouth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Portsmouth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A340156-A1C0-428D-BBD9-37053E84CE0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